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A02" w:rsidRDefault="00095A02">
      <w:pPr>
        <w:ind w:right="11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Отчет о количестве, тематике и результатах рассмотрения обращений граждан  в но</w:t>
      </w:r>
      <w:r w:rsidRPr="00EC12A7">
        <w:rPr>
          <w:rFonts w:ascii="Times New Roman" w:hAnsi="Times New Roman"/>
          <w:b/>
          <w:sz w:val="28"/>
          <w:szCs w:val="28"/>
        </w:rPr>
        <w:t>ябре</w:t>
      </w:r>
      <w:r>
        <w:rPr>
          <w:rFonts w:ascii="Times New Roman" w:hAnsi="Times New Roman"/>
          <w:b/>
          <w:sz w:val="28"/>
          <w:szCs w:val="28"/>
        </w:rPr>
        <w:t xml:space="preserve"> 2020 года</w:t>
      </w:r>
    </w:p>
    <w:tbl>
      <w:tblPr>
        <w:tblW w:w="15986" w:type="dxa"/>
        <w:tblInd w:w="-1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751"/>
        <w:gridCol w:w="756"/>
        <w:gridCol w:w="1006"/>
        <w:gridCol w:w="803"/>
        <w:gridCol w:w="517"/>
        <w:gridCol w:w="518"/>
        <w:gridCol w:w="517"/>
        <w:gridCol w:w="675"/>
        <w:gridCol w:w="675"/>
        <w:gridCol w:w="660"/>
        <w:gridCol w:w="425"/>
        <w:gridCol w:w="425"/>
        <w:gridCol w:w="425"/>
        <w:gridCol w:w="499"/>
        <w:gridCol w:w="517"/>
        <w:gridCol w:w="675"/>
        <w:gridCol w:w="425"/>
        <w:gridCol w:w="495"/>
        <w:gridCol w:w="720"/>
        <w:gridCol w:w="627"/>
        <w:gridCol w:w="709"/>
        <w:gridCol w:w="1166"/>
      </w:tblGrid>
      <w:tr w:rsidR="00095A02" w:rsidTr="00B0390E">
        <w:tc>
          <w:tcPr>
            <w:tcW w:w="2751" w:type="dxa"/>
            <w:vMerge w:val="restart"/>
          </w:tcPr>
          <w:p w:rsidR="00095A02" w:rsidRDefault="00095A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56" w:type="dxa"/>
            <w:vMerge w:val="restart"/>
            <w:textDirection w:val="btLr"/>
            <w:vAlign w:val="center"/>
          </w:tcPr>
          <w:p w:rsidR="00095A02" w:rsidRDefault="00095A0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  <w:p w:rsidR="00095A02" w:rsidRDefault="00095A0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57" w:type="dxa"/>
            <w:gridSpan w:val="16"/>
          </w:tcPr>
          <w:p w:rsidR="00095A02" w:rsidRDefault="00095A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Письменные обращения,</w:t>
            </w:r>
          </w:p>
          <w:p w:rsidR="00095A02" w:rsidRDefault="00095A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2056" w:type="dxa"/>
            <w:gridSpan w:val="3"/>
          </w:tcPr>
          <w:p w:rsidR="00095A02" w:rsidRDefault="00095A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Устные обращения</w:t>
            </w:r>
          </w:p>
          <w:p w:rsidR="00095A02" w:rsidRDefault="00095A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166" w:type="dxa"/>
          </w:tcPr>
          <w:p w:rsidR="00095A02" w:rsidRDefault="00095A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095A02" w:rsidTr="00B0390E">
        <w:tc>
          <w:tcPr>
            <w:tcW w:w="2751" w:type="dxa"/>
            <w:vMerge/>
          </w:tcPr>
          <w:p w:rsidR="00095A02" w:rsidRDefault="00095A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095A02" w:rsidRDefault="00095A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06" w:type="dxa"/>
            <w:vMerge w:val="restart"/>
            <w:textDirection w:val="btLr"/>
            <w:vAlign w:val="center"/>
          </w:tcPr>
          <w:p w:rsidR="00095A02" w:rsidRDefault="00095A0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030" w:type="dxa"/>
            <w:gridSpan w:val="5"/>
          </w:tcPr>
          <w:p w:rsidR="00095A02" w:rsidRDefault="00095A0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610" w:type="dxa"/>
            <w:gridSpan w:val="5"/>
          </w:tcPr>
          <w:p w:rsidR="00095A02" w:rsidRDefault="00095A0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/>
                <w:sz w:val="16"/>
                <w:szCs w:val="16"/>
              </w:rPr>
              <w:t>обращений</w:t>
            </w:r>
          </w:p>
        </w:tc>
        <w:tc>
          <w:tcPr>
            <w:tcW w:w="2611" w:type="dxa"/>
            <w:gridSpan w:val="5"/>
          </w:tcPr>
          <w:p w:rsidR="00095A02" w:rsidRDefault="00095A0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720" w:type="dxa"/>
            <w:textDirection w:val="btLr"/>
            <w:vAlign w:val="center"/>
          </w:tcPr>
          <w:p w:rsidR="00095A02" w:rsidRDefault="00095A0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336" w:type="dxa"/>
            <w:gridSpan w:val="2"/>
          </w:tcPr>
          <w:p w:rsidR="00095A02" w:rsidRDefault="00095A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:</w:t>
            </w:r>
          </w:p>
        </w:tc>
        <w:tc>
          <w:tcPr>
            <w:tcW w:w="1166" w:type="dxa"/>
            <w:textDirection w:val="btLr"/>
          </w:tcPr>
          <w:p w:rsidR="00095A02" w:rsidRDefault="00095A02">
            <w:pPr>
              <w:spacing w:after="0" w:line="240" w:lineRule="auto"/>
              <w:ind w:left="113" w:right="297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</w:tr>
      <w:tr w:rsidR="00095A02" w:rsidTr="00B0390E">
        <w:trPr>
          <w:cantSplit/>
          <w:trHeight w:hRule="exact" w:val="1223"/>
        </w:trPr>
        <w:tc>
          <w:tcPr>
            <w:tcW w:w="2751" w:type="dxa"/>
            <w:vMerge/>
          </w:tcPr>
          <w:p w:rsidR="00095A02" w:rsidRDefault="00095A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095A02" w:rsidRDefault="00095A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06" w:type="dxa"/>
            <w:vMerge/>
          </w:tcPr>
          <w:p w:rsidR="00095A02" w:rsidRDefault="00095A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03" w:type="dxa"/>
            <w:textDirection w:val="btLr"/>
            <w:vAlign w:val="center"/>
          </w:tcPr>
          <w:p w:rsidR="00095A02" w:rsidRDefault="00095A0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Государство,</w:t>
            </w:r>
          </w:p>
          <w:p w:rsidR="00095A02" w:rsidRDefault="00095A0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общество,</w:t>
            </w:r>
          </w:p>
          <w:p w:rsidR="00095A02" w:rsidRDefault="00095A0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политика</w:t>
            </w:r>
          </w:p>
        </w:tc>
        <w:tc>
          <w:tcPr>
            <w:tcW w:w="517" w:type="dxa"/>
            <w:textDirection w:val="btLr"/>
            <w:vAlign w:val="center"/>
          </w:tcPr>
          <w:p w:rsidR="00095A02" w:rsidRDefault="00095A0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518" w:type="dxa"/>
            <w:textDirection w:val="btLr"/>
            <w:vAlign w:val="center"/>
          </w:tcPr>
          <w:p w:rsidR="00095A02" w:rsidRDefault="00095A0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Экономика</w:t>
            </w:r>
          </w:p>
        </w:tc>
        <w:tc>
          <w:tcPr>
            <w:tcW w:w="517" w:type="dxa"/>
            <w:textDirection w:val="btLr"/>
            <w:vAlign w:val="center"/>
          </w:tcPr>
          <w:p w:rsidR="00095A02" w:rsidRDefault="00095A0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675" w:type="dxa"/>
            <w:textDirection w:val="btLr"/>
            <w:vAlign w:val="center"/>
          </w:tcPr>
          <w:p w:rsidR="00095A02" w:rsidRDefault="00095A0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675" w:type="dxa"/>
            <w:textDirection w:val="btLr"/>
            <w:vAlign w:val="center"/>
          </w:tcPr>
          <w:p w:rsidR="00095A02" w:rsidRDefault="00095A0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заявления</w:t>
            </w:r>
          </w:p>
        </w:tc>
        <w:tc>
          <w:tcPr>
            <w:tcW w:w="660" w:type="dxa"/>
            <w:textDirection w:val="btLr"/>
            <w:vAlign w:val="center"/>
          </w:tcPr>
          <w:p w:rsidR="00095A02" w:rsidRDefault="00095A0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жалобы</w:t>
            </w:r>
          </w:p>
        </w:tc>
        <w:tc>
          <w:tcPr>
            <w:tcW w:w="425" w:type="dxa"/>
            <w:textDirection w:val="btLr"/>
            <w:vAlign w:val="center"/>
          </w:tcPr>
          <w:p w:rsidR="00095A02" w:rsidRDefault="00095A0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предложения</w:t>
            </w:r>
          </w:p>
        </w:tc>
        <w:tc>
          <w:tcPr>
            <w:tcW w:w="425" w:type="dxa"/>
            <w:textDirection w:val="btLr"/>
            <w:vAlign w:val="center"/>
          </w:tcPr>
          <w:p w:rsidR="00095A02" w:rsidRDefault="00095A0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запросы</w:t>
            </w:r>
          </w:p>
        </w:tc>
        <w:tc>
          <w:tcPr>
            <w:tcW w:w="425" w:type="dxa"/>
            <w:textDirection w:val="btLr"/>
            <w:vAlign w:val="center"/>
          </w:tcPr>
          <w:p w:rsidR="00095A02" w:rsidRDefault="00095A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</w:t>
            </w:r>
          </w:p>
        </w:tc>
        <w:tc>
          <w:tcPr>
            <w:tcW w:w="499" w:type="dxa"/>
            <w:textDirection w:val="btLr"/>
            <w:vAlign w:val="center"/>
          </w:tcPr>
          <w:p w:rsidR="00095A02" w:rsidRDefault="00095A0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17" w:type="dxa"/>
            <w:textDirection w:val="btLr"/>
            <w:vAlign w:val="center"/>
          </w:tcPr>
          <w:p w:rsidR="00095A02" w:rsidRDefault="00095A0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675" w:type="dxa"/>
            <w:textDirection w:val="btLr"/>
            <w:vAlign w:val="center"/>
          </w:tcPr>
          <w:p w:rsidR="00095A02" w:rsidRDefault="00095A0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425" w:type="dxa"/>
            <w:textDirection w:val="btLr"/>
            <w:vAlign w:val="center"/>
          </w:tcPr>
          <w:p w:rsidR="00095A02" w:rsidRDefault="00095A0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495" w:type="dxa"/>
            <w:textDirection w:val="btLr"/>
            <w:vAlign w:val="center"/>
          </w:tcPr>
          <w:p w:rsidR="00095A02" w:rsidRDefault="00095A0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720" w:type="dxa"/>
          </w:tcPr>
          <w:p w:rsidR="00095A02" w:rsidRDefault="00095A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7" w:type="dxa"/>
            <w:textDirection w:val="btLr"/>
            <w:vAlign w:val="center"/>
          </w:tcPr>
          <w:p w:rsidR="00095A02" w:rsidRDefault="00095A0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709" w:type="dxa"/>
            <w:textDirection w:val="btLr"/>
            <w:vAlign w:val="center"/>
          </w:tcPr>
          <w:p w:rsidR="00095A02" w:rsidRDefault="00095A0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Уполномочен-ными лицами</w:t>
            </w:r>
          </w:p>
        </w:tc>
        <w:tc>
          <w:tcPr>
            <w:tcW w:w="1166" w:type="dxa"/>
          </w:tcPr>
          <w:p w:rsidR="00095A02" w:rsidRDefault="00095A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95A02" w:rsidRPr="00A50122" w:rsidTr="00B0390E">
        <w:tc>
          <w:tcPr>
            <w:tcW w:w="2751" w:type="dxa"/>
          </w:tcPr>
          <w:p w:rsidR="00095A02" w:rsidRPr="00A50122" w:rsidRDefault="00095A02">
            <w:pPr>
              <w:pStyle w:val="Heading3"/>
              <w:snapToGrid w:val="0"/>
              <w:rPr>
                <w:b w:val="0"/>
                <w:sz w:val="24"/>
                <w:szCs w:val="24"/>
              </w:rPr>
            </w:pPr>
            <w:r w:rsidRPr="00A50122">
              <w:rPr>
                <w:b w:val="0"/>
                <w:i w:val="0"/>
                <w:sz w:val="24"/>
                <w:szCs w:val="24"/>
              </w:rPr>
              <w:t>Аксенихинское</w:t>
            </w:r>
          </w:p>
        </w:tc>
        <w:tc>
          <w:tcPr>
            <w:tcW w:w="756" w:type="dxa"/>
          </w:tcPr>
          <w:p w:rsidR="00095A02" w:rsidRPr="00E24CD4" w:rsidRDefault="00095A02" w:rsidP="009C662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7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95A02" w:rsidRPr="00A50122" w:rsidTr="00B0390E">
        <w:trPr>
          <w:trHeight w:val="355"/>
        </w:trPr>
        <w:tc>
          <w:tcPr>
            <w:tcW w:w="2751" w:type="dxa"/>
          </w:tcPr>
          <w:p w:rsidR="00095A02" w:rsidRPr="00A50122" w:rsidRDefault="00095A02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122">
              <w:rPr>
                <w:rFonts w:ascii="Times New Roman" w:hAnsi="Times New Roman"/>
                <w:sz w:val="24"/>
                <w:szCs w:val="24"/>
              </w:rPr>
              <w:t>Веселовское</w:t>
            </w:r>
          </w:p>
        </w:tc>
        <w:tc>
          <w:tcPr>
            <w:tcW w:w="756" w:type="dxa"/>
          </w:tcPr>
          <w:p w:rsidR="00095A02" w:rsidRPr="00E24CD4" w:rsidRDefault="00095A02" w:rsidP="009C662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7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95A02" w:rsidRPr="00A50122" w:rsidTr="00B0390E">
        <w:trPr>
          <w:trHeight w:val="363"/>
        </w:trPr>
        <w:tc>
          <w:tcPr>
            <w:tcW w:w="2751" w:type="dxa"/>
          </w:tcPr>
          <w:p w:rsidR="00095A02" w:rsidRPr="00A50122" w:rsidRDefault="00095A02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122">
              <w:rPr>
                <w:rFonts w:ascii="Times New Roman" w:hAnsi="Times New Roman"/>
                <w:sz w:val="24"/>
                <w:szCs w:val="24"/>
              </w:rPr>
              <w:t>Зубковское</w:t>
            </w:r>
          </w:p>
        </w:tc>
        <w:tc>
          <w:tcPr>
            <w:tcW w:w="756" w:type="dxa"/>
          </w:tcPr>
          <w:p w:rsidR="00095A02" w:rsidRPr="00E24CD4" w:rsidRDefault="00095A02" w:rsidP="009C662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7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95A02" w:rsidRPr="00A50122" w:rsidTr="00B0390E">
        <w:tc>
          <w:tcPr>
            <w:tcW w:w="2751" w:type="dxa"/>
          </w:tcPr>
          <w:p w:rsidR="00095A02" w:rsidRPr="00A50122" w:rsidRDefault="00095A02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122">
              <w:rPr>
                <w:rFonts w:ascii="Times New Roman" w:hAnsi="Times New Roman"/>
                <w:sz w:val="24"/>
                <w:szCs w:val="24"/>
              </w:rPr>
              <w:t>Казанакское</w:t>
            </w:r>
          </w:p>
        </w:tc>
        <w:tc>
          <w:tcPr>
            <w:tcW w:w="756" w:type="dxa"/>
          </w:tcPr>
          <w:p w:rsidR="00095A02" w:rsidRPr="00E24CD4" w:rsidRDefault="00095A02" w:rsidP="006B1CFE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095A02" w:rsidRPr="00E24CD4" w:rsidRDefault="00095A02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095A02" w:rsidRPr="00E24CD4" w:rsidRDefault="00095A02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95A02" w:rsidRPr="00E24CD4" w:rsidRDefault="00095A02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095A02" w:rsidRPr="00E24CD4" w:rsidRDefault="00095A02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95A02" w:rsidRPr="00E24CD4" w:rsidRDefault="00095A02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95A02" w:rsidRPr="00E24CD4" w:rsidRDefault="00095A02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95A02" w:rsidRPr="00E24CD4" w:rsidRDefault="00095A02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095A02" w:rsidRPr="00E24CD4" w:rsidRDefault="00095A02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95A02" w:rsidRPr="00E24CD4" w:rsidRDefault="00095A02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95A02" w:rsidRPr="00E24CD4" w:rsidRDefault="00095A02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95A02" w:rsidRPr="00E24CD4" w:rsidRDefault="00095A02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095A02" w:rsidRPr="00E24CD4" w:rsidRDefault="00095A02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95A02" w:rsidRPr="00E24CD4" w:rsidRDefault="00095A02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95A02" w:rsidRPr="00E24CD4" w:rsidRDefault="00095A02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95A02" w:rsidRPr="00E24CD4" w:rsidRDefault="00095A02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095A02" w:rsidRPr="00E24CD4" w:rsidRDefault="00095A02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095A02" w:rsidRPr="00E24CD4" w:rsidRDefault="00095A02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7" w:type="dxa"/>
          </w:tcPr>
          <w:p w:rsidR="00095A02" w:rsidRPr="00E24CD4" w:rsidRDefault="00095A02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095A02" w:rsidRPr="00E24CD4" w:rsidRDefault="00095A02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95A02" w:rsidRPr="00A50122" w:rsidTr="00B0390E">
        <w:tc>
          <w:tcPr>
            <w:tcW w:w="2751" w:type="dxa"/>
          </w:tcPr>
          <w:p w:rsidR="00095A02" w:rsidRPr="00A50122" w:rsidRDefault="00095A02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122">
              <w:rPr>
                <w:rFonts w:ascii="Times New Roman" w:hAnsi="Times New Roman"/>
                <w:sz w:val="24"/>
                <w:szCs w:val="24"/>
              </w:rPr>
              <w:t>Кайгородское</w:t>
            </w:r>
          </w:p>
        </w:tc>
        <w:tc>
          <w:tcPr>
            <w:tcW w:w="756" w:type="dxa"/>
          </w:tcPr>
          <w:p w:rsidR="00095A02" w:rsidRPr="00E24CD4" w:rsidRDefault="00095A02" w:rsidP="006B1CFE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095A02" w:rsidRPr="00E24CD4" w:rsidRDefault="00095A02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095A02" w:rsidRPr="00E24CD4" w:rsidRDefault="00095A02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95A02" w:rsidRPr="00E24CD4" w:rsidRDefault="00095A02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095A02" w:rsidRPr="00E24CD4" w:rsidRDefault="00095A02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95A02" w:rsidRPr="00E24CD4" w:rsidRDefault="00095A02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95A02" w:rsidRPr="00E24CD4" w:rsidRDefault="00095A02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95A02" w:rsidRPr="00E24CD4" w:rsidRDefault="00095A02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095A02" w:rsidRPr="00E24CD4" w:rsidRDefault="00095A02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95A02" w:rsidRPr="00E24CD4" w:rsidRDefault="00095A02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95A02" w:rsidRPr="00E24CD4" w:rsidRDefault="00095A02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95A02" w:rsidRPr="00E24CD4" w:rsidRDefault="00095A02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095A02" w:rsidRPr="00E24CD4" w:rsidRDefault="00095A02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95A02" w:rsidRPr="00E24CD4" w:rsidRDefault="00095A02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95A02" w:rsidRPr="00E24CD4" w:rsidRDefault="00095A02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95A02" w:rsidRPr="00E24CD4" w:rsidRDefault="00095A02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095A02" w:rsidRPr="00E24CD4" w:rsidRDefault="00095A02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095A02" w:rsidRPr="00E24CD4" w:rsidRDefault="00095A02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7" w:type="dxa"/>
          </w:tcPr>
          <w:p w:rsidR="00095A02" w:rsidRPr="00E24CD4" w:rsidRDefault="00095A02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095A02" w:rsidRPr="00E24CD4" w:rsidRDefault="00095A02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95A02" w:rsidRPr="00A50122" w:rsidTr="00B0390E">
        <w:tc>
          <w:tcPr>
            <w:tcW w:w="2751" w:type="dxa"/>
          </w:tcPr>
          <w:p w:rsidR="00095A02" w:rsidRPr="00A50122" w:rsidRDefault="00095A02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122">
              <w:rPr>
                <w:rFonts w:ascii="Times New Roman" w:hAnsi="Times New Roman"/>
                <w:sz w:val="24"/>
                <w:szCs w:val="24"/>
              </w:rPr>
              <w:t>Колыбельское</w:t>
            </w:r>
          </w:p>
        </w:tc>
        <w:tc>
          <w:tcPr>
            <w:tcW w:w="756" w:type="dxa"/>
          </w:tcPr>
          <w:p w:rsidR="00095A02" w:rsidRPr="00E24CD4" w:rsidRDefault="00095A02" w:rsidP="009C662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7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95A02" w:rsidRPr="00A50122" w:rsidTr="00B0390E">
        <w:tc>
          <w:tcPr>
            <w:tcW w:w="2751" w:type="dxa"/>
          </w:tcPr>
          <w:p w:rsidR="00095A02" w:rsidRPr="00A50122" w:rsidRDefault="00095A02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122">
              <w:rPr>
                <w:rFonts w:ascii="Times New Roman" w:hAnsi="Times New Roman"/>
                <w:sz w:val="24"/>
                <w:szCs w:val="24"/>
              </w:rPr>
              <w:t>Коневское</w:t>
            </w:r>
          </w:p>
        </w:tc>
        <w:tc>
          <w:tcPr>
            <w:tcW w:w="756" w:type="dxa"/>
          </w:tcPr>
          <w:p w:rsidR="00095A02" w:rsidRPr="00E24CD4" w:rsidRDefault="00095A02" w:rsidP="009C662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7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95A02" w:rsidRPr="00A50122" w:rsidTr="00B0390E">
        <w:tc>
          <w:tcPr>
            <w:tcW w:w="2751" w:type="dxa"/>
          </w:tcPr>
          <w:p w:rsidR="00095A02" w:rsidRPr="00A50122" w:rsidRDefault="00095A02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122">
              <w:rPr>
                <w:rFonts w:ascii="Times New Roman" w:hAnsi="Times New Roman"/>
                <w:sz w:val="24"/>
                <w:szCs w:val="24"/>
              </w:rPr>
              <w:t>Р.п. Краснозерское</w:t>
            </w:r>
          </w:p>
        </w:tc>
        <w:tc>
          <w:tcPr>
            <w:tcW w:w="756" w:type="dxa"/>
          </w:tcPr>
          <w:p w:rsidR="00095A02" w:rsidRPr="00E24CD4" w:rsidRDefault="00095A02" w:rsidP="003214F3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006" w:type="dxa"/>
          </w:tcPr>
          <w:p w:rsidR="00095A02" w:rsidRPr="00E24CD4" w:rsidRDefault="00095A02" w:rsidP="003214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03" w:type="dxa"/>
          </w:tcPr>
          <w:p w:rsidR="00095A02" w:rsidRPr="00E24CD4" w:rsidRDefault="00095A02" w:rsidP="003214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17" w:type="dxa"/>
          </w:tcPr>
          <w:p w:rsidR="00095A02" w:rsidRPr="00E24CD4" w:rsidRDefault="00095A02" w:rsidP="003214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095A02" w:rsidRPr="00E24CD4" w:rsidRDefault="00095A02" w:rsidP="003214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17" w:type="dxa"/>
          </w:tcPr>
          <w:p w:rsidR="00095A02" w:rsidRPr="00E24CD4" w:rsidRDefault="00095A02" w:rsidP="003214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95A02" w:rsidRPr="00E24CD4" w:rsidRDefault="00095A02" w:rsidP="003214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5" w:type="dxa"/>
          </w:tcPr>
          <w:p w:rsidR="00095A02" w:rsidRPr="00E24CD4" w:rsidRDefault="00095A02" w:rsidP="003214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60" w:type="dxa"/>
          </w:tcPr>
          <w:p w:rsidR="00095A02" w:rsidRPr="00E24CD4" w:rsidRDefault="00095A02" w:rsidP="003214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95A02" w:rsidRPr="00E24CD4" w:rsidRDefault="00095A02" w:rsidP="003214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95A02" w:rsidRPr="00E24CD4" w:rsidRDefault="00095A02" w:rsidP="003214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95A02" w:rsidRPr="00E24CD4" w:rsidRDefault="00095A02" w:rsidP="003214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095A02" w:rsidRPr="00E24CD4" w:rsidRDefault="00095A02" w:rsidP="003214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95A02" w:rsidRPr="00E24CD4" w:rsidRDefault="00095A02" w:rsidP="003214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95A02" w:rsidRPr="00E24CD4" w:rsidRDefault="00095A02" w:rsidP="003214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25" w:type="dxa"/>
          </w:tcPr>
          <w:p w:rsidR="00095A02" w:rsidRPr="00E24CD4" w:rsidRDefault="00095A02" w:rsidP="003214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095A02" w:rsidRPr="00E24CD4" w:rsidRDefault="00095A02" w:rsidP="003214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095A02" w:rsidRPr="00E24CD4" w:rsidRDefault="00095A02" w:rsidP="003214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27" w:type="dxa"/>
          </w:tcPr>
          <w:p w:rsidR="00095A02" w:rsidRPr="00E24CD4" w:rsidRDefault="00095A02" w:rsidP="003214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095A02" w:rsidRPr="00E24CD4" w:rsidRDefault="00095A02" w:rsidP="003214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095A02" w:rsidRPr="00E24CD4" w:rsidRDefault="00095A02" w:rsidP="006A45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95A02" w:rsidRPr="00A50122" w:rsidTr="00B0390E">
        <w:tc>
          <w:tcPr>
            <w:tcW w:w="2751" w:type="dxa"/>
          </w:tcPr>
          <w:p w:rsidR="00095A02" w:rsidRPr="002944BF" w:rsidRDefault="00095A02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4BF">
              <w:rPr>
                <w:rFonts w:ascii="Times New Roman" w:hAnsi="Times New Roman"/>
                <w:sz w:val="24"/>
                <w:szCs w:val="24"/>
              </w:rPr>
              <w:t>Лобинское</w:t>
            </w:r>
          </w:p>
        </w:tc>
        <w:tc>
          <w:tcPr>
            <w:tcW w:w="756" w:type="dxa"/>
          </w:tcPr>
          <w:p w:rsidR="00095A02" w:rsidRPr="00E24CD4" w:rsidRDefault="00095A02" w:rsidP="009C662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06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03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0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7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95A02" w:rsidRPr="00A50122" w:rsidTr="00B0390E">
        <w:tc>
          <w:tcPr>
            <w:tcW w:w="2751" w:type="dxa"/>
          </w:tcPr>
          <w:p w:rsidR="00095A02" w:rsidRPr="002944BF" w:rsidRDefault="00095A02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4BF">
              <w:rPr>
                <w:rFonts w:ascii="Times New Roman" w:hAnsi="Times New Roman"/>
                <w:sz w:val="24"/>
                <w:szCs w:val="24"/>
              </w:rPr>
              <w:t>Лотошанское</w:t>
            </w:r>
          </w:p>
        </w:tc>
        <w:tc>
          <w:tcPr>
            <w:tcW w:w="756" w:type="dxa"/>
          </w:tcPr>
          <w:p w:rsidR="00095A02" w:rsidRPr="00E24CD4" w:rsidRDefault="00095A02" w:rsidP="009C662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7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95A02" w:rsidRPr="00A50122" w:rsidTr="00B0390E">
        <w:tc>
          <w:tcPr>
            <w:tcW w:w="2751" w:type="dxa"/>
          </w:tcPr>
          <w:p w:rsidR="00095A02" w:rsidRPr="002944BF" w:rsidRDefault="00095A02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4BF">
              <w:rPr>
                <w:rFonts w:ascii="Times New Roman" w:hAnsi="Times New Roman"/>
                <w:sz w:val="24"/>
                <w:szCs w:val="24"/>
              </w:rPr>
              <w:t>Майское</w:t>
            </w:r>
          </w:p>
        </w:tc>
        <w:tc>
          <w:tcPr>
            <w:tcW w:w="756" w:type="dxa"/>
          </w:tcPr>
          <w:p w:rsidR="00095A02" w:rsidRPr="00E24CD4" w:rsidRDefault="00095A02" w:rsidP="009C662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06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03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0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7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95A02" w:rsidRPr="00A50122" w:rsidTr="00B0390E">
        <w:tc>
          <w:tcPr>
            <w:tcW w:w="2751" w:type="dxa"/>
          </w:tcPr>
          <w:p w:rsidR="00095A02" w:rsidRPr="00A50122" w:rsidRDefault="00095A02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122">
              <w:rPr>
                <w:rFonts w:ascii="Times New Roman" w:hAnsi="Times New Roman"/>
                <w:sz w:val="24"/>
                <w:szCs w:val="24"/>
              </w:rPr>
              <w:t>Мохнатологовское</w:t>
            </w:r>
          </w:p>
        </w:tc>
        <w:tc>
          <w:tcPr>
            <w:tcW w:w="756" w:type="dxa"/>
          </w:tcPr>
          <w:p w:rsidR="00095A02" w:rsidRPr="00E24CD4" w:rsidRDefault="00095A02" w:rsidP="006B1CFE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095A02" w:rsidRPr="00E24CD4" w:rsidRDefault="00095A02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095A02" w:rsidRPr="00E24CD4" w:rsidRDefault="00095A02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95A02" w:rsidRPr="00E24CD4" w:rsidRDefault="00095A02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095A02" w:rsidRPr="00E24CD4" w:rsidRDefault="00095A02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95A02" w:rsidRPr="00E24CD4" w:rsidRDefault="00095A02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95A02" w:rsidRPr="00E24CD4" w:rsidRDefault="00095A02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95A02" w:rsidRPr="00E24CD4" w:rsidRDefault="00095A02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095A02" w:rsidRPr="00E24CD4" w:rsidRDefault="00095A02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95A02" w:rsidRPr="00E24CD4" w:rsidRDefault="00095A02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95A02" w:rsidRPr="00E24CD4" w:rsidRDefault="00095A02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95A02" w:rsidRPr="00E24CD4" w:rsidRDefault="00095A02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095A02" w:rsidRPr="00E24CD4" w:rsidRDefault="00095A02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95A02" w:rsidRPr="00E24CD4" w:rsidRDefault="00095A02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95A02" w:rsidRPr="00E24CD4" w:rsidRDefault="00095A02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95A02" w:rsidRPr="00E24CD4" w:rsidRDefault="00095A02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095A02" w:rsidRPr="00E24CD4" w:rsidRDefault="00095A02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095A02" w:rsidRPr="00E24CD4" w:rsidRDefault="00095A02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7" w:type="dxa"/>
          </w:tcPr>
          <w:p w:rsidR="00095A02" w:rsidRPr="00E24CD4" w:rsidRDefault="00095A02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095A02" w:rsidRPr="00E24CD4" w:rsidRDefault="00095A02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95A02" w:rsidRPr="00A50122" w:rsidTr="00B0390E">
        <w:tc>
          <w:tcPr>
            <w:tcW w:w="2751" w:type="dxa"/>
          </w:tcPr>
          <w:p w:rsidR="00095A02" w:rsidRPr="00A50122" w:rsidRDefault="00095A02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122">
              <w:rPr>
                <w:rFonts w:ascii="Times New Roman" w:hAnsi="Times New Roman"/>
                <w:sz w:val="24"/>
                <w:szCs w:val="24"/>
              </w:rPr>
              <w:t>Нижнечеремошинское</w:t>
            </w:r>
          </w:p>
        </w:tc>
        <w:tc>
          <w:tcPr>
            <w:tcW w:w="756" w:type="dxa"/>
          </w:tcPr>
          <w:p w:rsidR="00095A02" w:rsidRPr="00E24CD4" w:rsidRDefault="00095A02" w:rsidP="009C662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7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95A02" w:rsidRPr="00A50122" w:rsidTr="00B0390E">
        <w:tc>
          <w:tcPr>
            <w:tcW w:w="2751" w:type="dxa"/>
          </w:tcPr>
          <w:p w:rsidR="00095A02" w:rsidRPr="00A50122" w:rsidRDefault="00095A02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122">
              <w:rPr>
                <w:rFonts w:ascii="Times New Roman" w:hAnsi="Times New Roman"/>
                <w:sz w:val="24"/>
                <w:szCs w:val="24"/>
              </w:rPr>
              <w:t>Октябрьское</w:t>
            </w:r>
          </w:p>
        </w:tc>
        <w:tc>
          <w:tcPr>
            <w:tcW w:w="756" w:type="dxa"/>
          </w:tcPr>
          <w:p w:rsidR="00095A02" w:rsidRPr="00E24CD4" w:rsidRDefault="00095A02" w:rsidP="009C662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7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95A02" w:rsidRPr="00A50122" w:rsidTr="00B0390E">
        <w:trPr>
          <w:trHeight w:val="364"/>
        </w:trPr>
        <w:tc>
          <w:tcPr>
            <w:tcW w:w="2751" w:type="dxa"/>
          </w:tcPr>
          <w:p w:rsidR="00095A02" w:rsidRPr="002944BF" w:rsidRDefault="00095A02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4BF">
              <w:rPr>
                <w:rFonts w:ascii="Times New Roman" w:hAnsi="Times New Roman"/>
                <w:sz w:val="24"/>
                <w:szCs w:val="24"/>
              </w:rPr>
              <w:t>Орехово-Логовское</w:t>
            </w:r>
          </w:p>
        </w:tc>
        <w:tc>
          <w:tcPr>
            <w:tcW w:w="756" w:type="dxa"/>
          </w:tcPr>
          <w:p w:rsidR="00095A02" w:rsidRPr="00E24CD4" w:rsidRDefault="00095A02" w:rsidP="009C662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7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95A02" w:rsidRPr="00A50122" w:rsidTr="00B0390E">
        <w:tc>
          <w:tcPr>
            <w:tcW w:w="2751" w:type="dxa"/>
          </w:tcPr>
          <w:p w:rsidR="00095A02" w:rsidRPr="002944BF" w:rsidRDefault="00095A02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4BF">
              <w:rPr>
                <w:rFonts w:ascii="Times New Roman" w:hAnsi="Times New Roman"/>
                <w:sz w:val="24"/>
                <w:szCs w:val="24"/>
              </w:rPr>
              <w:t>Половинское</w:t>
            </w:r>
          </w:p>
        </w:tc>
        <w:tc>
          <w:tcPr>
            <w:tcW w:w="756" w:type="dxa"/>
          </w:tcPr>
          <w:p w:rsidR="00095A02" w:rsidRPr="00E24CD4" w:rsidRDefault="00095A02" w:rsidP="009C662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27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95A02" w:rsidRPr="00A50122" w:rsidTr="00B0390E">
        <w:trPr>
          <w:trHeight w:val="379"/>
        </w:trPr>
        <w:tc>
          <w:tcPr>
            <w:tcW w:w="2751" w:type="dxa"/>
          </w:tcPr>
          <w:p w:rsidR="00095A02" w:rsidRPr="002944BF" w:rsidRDefault="00095A02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4BF">
              <w:rPr>
                <w:rFonts w:ascii="Times New Roman" w:hAnsi="Times New Roman"/>
                <w:sz w:val="24"/>
                <w:szCs w:val="24"/>
              </w:rPr>
              <w:t>Полойское</w:t>
            </w:r>
          </w:p>
        </w:tc>
        <w:tc>
          <w:tcPr>
            <w:tcW w:w="756" w:type="dxa"/>
          </w:tcPr>
          <w:p w:rsidR="00095A02" w:rsidRPr="00E24CD4" w:rsidRDefault="00095A02" w:rsidP="009C662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7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95A02" w:rsidRPr="00A50122" w:rsidTr="00B0390E">
        <w:tc>
          <w:tcPr>
            <w:tcW w:w="2751" w:type="dxa"/>
          </w:tcPr>
          <w:p w:rsidR="00095A02" w:rsidRPr="002944BF" w:rsidRDefault="00095A02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4BF">
              <w:rPr>
                <w:rFonts w:ascii="Times New Roman" w:hAnsi="Times New Roman"/>
                <w:sz w:val="24"/>
                <w:szCs w:val="24"/>
              </w:rPr>
              <w:t>Садовское</w:t>
            </w:r>
          </w:p>
        </w:tc>
        <w:tc>
          <w:tcPr>
            <w:tcW w:w="756" w:type="dxa"/>
          </w:tcPr>
          <w:p w:rsidR="00095A02" w:rsidRPr="00E24CD4" w:rsidRDefault="00095A02" w:rsidP="009C662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095A02" w:rsidRPr="00E24CD4" w:rsidRDefault="00095A02" w:rsidP="00BD5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27" w:type="dxa"/>
          </w:tcPr>
          <w:p w:rsidR="00095A02" w:rsidRPr="00E24CD4" w:rsidRDefault="00095A02" w:rsidP="00BD5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095A02" w:rsidRPr="00E24CD4" w:rsidRDefault="00095A02" w:rsidP="00BD5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095A02" w:rsidRPr="00E24CD4" w:rsidRDefault="00095A02" w:rsidP="00BD53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095A02" w:rsidRPr="00A50122" w:rsidTr="00B0390E">
        <w:tc>
          <w:tcPr>
            <w:tcW w:w="2751" w:type="dxa"/>
          </w:tcPr>
          <w:p w:rsidR="00095A02" w:rsidRPr="00A50122" w:rsidRDefault="00095A02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122">
              <w:rPr>
                <w:rFonts w:ascii="Times New Roman" w:hAnsi="Times New Roman"/>
                <w:sz w:val="24"/>
                <w:szCs w:val="24"/>
              </w:rPr>
              <w:t>Светловское</w:t>
            </w:r>
          </w:p>
        </w:tc>
        <w:tc>
          <w:tcPr>
            <w:tcW w:w="756" w:type="dxa"/>
          </w:tcPr>
          <w:p w:rsidR="00095A02" w:rsidRPr="00E24CD4" w:rsidRDefault="00095A02" w:rsidP="009C662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7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95A02" w:rsidRPr="00A50122" w:rsidTr="00B0390E">
        <w:trPr>
          <w:trHeight w:val="57"/>
        </w:trPr>
        <w:tc>
          <w:tcPr>
            <w:tcW w:w="2751" w:type="dxa"/>
          </w:tcPr>
          <w:p w:rsidR="00095A02" w:rsidRPr="00A50122" w:rsidRDefault="00095A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0122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  <w:p w:rsidR="00095A02" w:rsidRPr="00A50122" w:rsidRDefault="00095A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0122">
              <w:rPr>
                <w:rFonts w:ascii="Times New Roman" w:hAnsi="Times New Roman"/>
                <w:sz w:val="24"/>
                <w:szCs w:val="24"/>
              </w:rPr>
              <w:t>за отчетный месяц</w:t>
            </w:r>
          </w:p>
        </w:tc>
        <w:tc>
          <w:tcPr>
            <w:tcW w:w="756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006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03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17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17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7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60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2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27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4CD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095A02" w:rsidRPr="00E24CD4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095A02" w:rsidRPr="00A50122" w:rsidTr="00B0390E">
        <w:tc>
          <w:tcPr>
            <w:tcW w:w="2751" w:type="dxa"/>
          </w:tcPr>
          <w:p w:rsidR="00095A02" w:rsidRPr="00A50122" w:rsidRDefault="00095A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0122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  <w:p w:rsidR="00095A02" w:rsidRPr="00A50122" w:rsidRDefault="00095A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0122">
              <w:rPr>
                <w:rFonts w:ascii="Times New Roman" w:hAnsi="Times New Roman"/>
                <w:sz w:val="24"/>
                <w:szCs w:val="24"/>
              </w:rPr>
              <w:t>с начала года</w:t>
            </w:r>
          </w:p>
        </w:tc>
        <w:tc>
          <w:tcPr>
            <w:tcW w:w="756" w:type="dxa"/>
          </w:tcPr>
          <w:p w:rsidR="00095A02" w:rsidRPr="00A50122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109</w:t>
            </w:r>
          </w:p>
        </w:tc>
        <w:tc>
          <w:tcPr>
            <w:tcW w:w="1006" w:type="dxa"/>
          </w:tcPr>
          <w:p w:rsidR="00095A02" w:rsidRPr="00A50122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109</w:t>
            </w:r>
          </w:p>
        </w:tc>
        <w:tc>
          <w:tcPr>
            <w:tcW w:w="803" w:type="dxa"/>
          </w:tcPr>
          <w:p w:rsidR="00095A02" w:rsidRPr="00A50122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517" w:type="dxa"/>
          </w:tcPr>
          <w:p w:rsidR="00095A02" w:rsidRPr="00A50122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18" w:type="dxa"/>
          </w:tcPr>
          <w:p w:rsidR="00095A02" w:rsidRPr="00A50122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517" w:type="dxa"/>
          </w:tcPr>
          <w:p w:rsidR="00095A02" w:rsidRPr="00A50122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75" w:type="dxa"/>
          </w:tcPr>
          <w:p w:rsidR="00095A02" w:rsidRPr="00A50122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</w:t>
            </w:r>
          </w:p>
        </w:tc>
        <w:tc>
          <w:tcPr>
            <w:tcW w:w="675" w:type="dxa"/>
          </w:tcPr>
          <w:p w:rsidR="00095A02" w:rsidRPr="00A50122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660" w:type="dxa"/>
          </w:tcPr>
          <w:p w:rsidR="00095A02" w:rsidRPr="00A50122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25" w:type="dxa"/>
          </w:tcPr>
          <w:p w:rsidR="00095A02" w:rsidRPr="00A50122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095A02" w:rsidRPr="00A50122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095A02" w:rsidRPr="00A50122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99" w:type="dxa"/>
          </w:tcPr>
          <w:p w:rsidR="00095A02" w:rsidRPr="00A50122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17" w:type="dxa"/>
          </w:tcPr>
          <w:p w:rsidR="00095A02" w:rsidRPr="00A50122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75" w:type="dxa"/>
          </w:tcPr>
          <w:p w:rsidR="00095A02" w:rsidRPr="00A50122" w:rsidRDefault="00095A02" w:rsidP="009C662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108</w:t>
            </w:r>
          </w:p>
        </w:tc>
        <w:tc>
          <w:tcPr>
            <w:tcW w:w="425" w:type="dxa"/>
          </w:tcPr>
          <w:p w:rsidR="00095A02" w:rsidRPr="00A50122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495" w:type="dxa"/>
          </w:tcPr>
          <w:p w:rsidR="00095A02" w:rsidRPr="00A50122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095A02" w:rsidRPr="00A50122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627" w:type="dxa"/>
          </w:tcPr>
          <w:p w:rsidR="00095A02" w:rsidRPr="00A50122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709" w:type="dxa"/>
          </w:tcPr>
          <w:p w:rsidR="00095A02" w:rsidRPr="00A50122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095A02" w:rsidRPr="00A50122" w:rsidRDefault="00095A02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</w:t>
            </w:r>
          </w:p>
        </w:tc>
      </w:tr>
    </w:tbl>
    <w:p w:rsidR="00095A02" w:rsidRPr="00A50122" w:rsidRDefault="00095A02">
      <w:pPr>
        <w:jc w:val="center"/>
        <w:rPr>
          <w:rFonts w:ascii="Times New Roman" w:hAnsi="Times New Roman"/>
        </w:rPr>
      </w:pPr>
    </w:p>
    <w:sectPr w:rsidR="00095A02" w:rsidRPr="00A50122" w:rsidSect="000003C2">
      <w:pgSz w:w="16838" w:h="11906" w:orient="landscape"/>
      <w:pgMar w:top="567" w:right="851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03C2"/>
    <w:rsid w:val="000003C2"/>
    <w:rsid w:val="00000B20"/>
    <w:rsid w:val="00010768"/>
    <w:rsid w:val="00016EEB"/>
    <w:rsid w:val="000239B8"/>
    <w:rsid w:val="00024ACE"/>
    <w:rsid w:val="00033E56"/>
    <w:rsid w:val="000375C2"/>
    <w:rsid w:val="00046033"/>
    <w:rsid w:val="00064823"/>
    <w:rsid w:val="00083602"/>
    <w:rsid w:val="00085269"/>
    <w:rsid w:val="00085D39"/>
    <w:rsid w:val="000902D6"/>
    <w:rsid w:val="00090A57"/>
    <w:rsid w:val="00090D6C"/>
    <w:rsid w:val="0009136A"/>
    <w:rsid w:val="00095A02"/>
    <w:rsid w:val="000972B8"/>
    <w:rsid w:val="000C21AC"/>
    <w:rsid w:val="000F15EE"/>
    <w:rsid w:val="000F4E02"/>
    <w:rsid w:val="000F6222"/>
    <w:rsid w:val="000F6818"/>
    <w:rsid w:val="001072CF"/>
    <w:rsid w:val="00161015"/>
    <w:rsid w:val="001719DC"/>
    <w:rsid w:val="00177066"/>
    <w:rsid w:val="00177490"/>
    <w:rsid w:val="001946FB"/>
    <w:rsid w:val="001C6803"/>
    <w:rsid w:val="001D6C30"/>
    <w:rsid w:val="001E07E8"/>
    <w:rsid w:val="001F0960"/>
    <w:rsid w:val="00220B57"/>
    <w:rsid w:val="00224D44"/>
    <w:rsid w:val="002677A3"/>
    <w:rsid w:val="00275EA6"/>
    <w:rsid w:val="002944BF"/>
    <w:rsid w:val="002A2A95"/>
    <w:rsid w:val="002B55A4"/>
    <w:rsid w:val="002D2BEC"/>
    <w:rsid w:val="002D3AE4"/>
    <w:rsid w:val="002E7D4D"/>
    <w:rsid w:val="00305094"/>
    <w:rsid w:val="00311AAC"/>
    <w:rsid w:val="003214F3"/>
    <w:rsid w:val="00345383"/>
    <w:rsid w:val="00365775"/>
    <w:rsid w:val="0036799C"/>
    <w:rsid w:val="00372326"/>
    <w:rsid w:val="003734E7"/>
    <w:rsid w:val="003C0136"/>
    <w:rsid w:val="003C2F54"/>
    <w:rsid w:val="003C58BD"/>
    <w:rsid w:val="003F3DF7"/>
    <w:rsid w:val="003F4E40"/>
    <w:rsid w:val="003F6BEC"/>
    <w:rsid w:val="00411BE8"/>
    <w:rsid w:val="00415743"/>
    <w:rsid w:val="00433BB1"/>
    <w:rsid w:val="00464B21"/>
    <w:rsid w:val="00485018"/>
    <w:rsid w:val="004A12BF"/>
    <w:rsid w:val="004A5835"/>
    <w:rsid w:val="004A767B"/>
    <w:rsid w:val="004C323E"/>
    <w:rsid w:val="004C3439"/>
    <w:rsid w:val="004D004B"/>
    <w:rsid w:val="00517009"/>
    <w:rsid w:val="00527540"/>
    <w:rsid w:val="0053200E"/>
    <w:rsid w:val="005337A9"/>
    <w:rsid w:val="00546583"/>
    <w:rsid w:val="00557ADE"/>
    <w:rsid w:val="00561E31"/>
    <w:rsid w:val="005669EA"/>
    <w:rsid w:val="005709EB"/>
    <w:rsid w:val="00570C06"/>
    <w:rsid w:val="00576791"/>
    <w:rsid w:val="005858DD"/>
    <w:rsid w:val="005926D3"/>
    <w:rsid w:val="005955C7"/>
    <w:rsid w:val="005C491D"/>
    <w:rsid w:val="005C4C72"/>
    <w:rsid w:val="005D6995"/>
    <w:rsid w:val="005F417A"/>
    <w:rsid w:val="00605E6F"/>
    <w:rsid w:val="006075BF"/>
    <w:rsid w:val="0061013A"/>
    <w:rsid w:val="00612B75"/>
    <w:rsid w:val="00635398"/>
    <w:rsid w:val="00641C39"/>
    <w:rsid w:val="00656B52"/>
    <w:rsid w:val="006646CA"/>
    <w:rsid w:val="006778A4"/>
    <w:rsid w:val="00683B15"/>
    <w:rsid w:val="006A1F96"/>
    <w:rsid w:val="006A232B"/>
    <w:rsid w:val="006A4590"/>
    <w:rsid w:val="006B1CFE"/>
    <w:rsid w:val="006B281C"/>
    <w:rsid w:val="006D20FE"/>
    <w:rsid w:val="006D2D23"/>
    <w:rsid w:val="006E1894"/>
    <w:rsid w:val="006E7AF1"/>
    <w:rsid w:val="006F6963"/>
    <w:rsid w:val="006F7B0B"/>
    <w:rsid w:val="007073A5"/>
    <w:rsid w:val="00730DF7"/>
    <w:rsid w:val="0073453F"/>
    <w:rsid w:val="00734E7D"/>
    <w:rsid w:val="00745185"/>
    <w:rsid w:val="00773A00"/>
    <w:rsid w:val="007A2360"/>
    <w:rsid w:val="007A2488"/>
    <w:rsid w:val="007A5ED5"/>
    <w:rsid w:val="007B18E2"/>
    <w:rsid w:val="007B7A3B"/>
    <w:rsid w:val="007E2F33"/>
    <w:rsid w:val="007E4292"/>
    <w:rsid w:val="00805FEB"/>
    <w:rsid w:val="00813FE1"/>
    <w:rsid w:val="00821504"/>
    <w:rsid w:val="00827D4F"/>
    <w:rsid w:val="00827E85"/>
    <w:rsid w:val="008311BD"/>
    <w:rsid w:val="00841D22"/>
    <w:rsid w:val="00845026"/>
    <w:rsid w:val="0085042D"/>
    <w:rsid w:val="008534A7"/>
    <w:rsid w:val="00855D13"/>
    <w:rsid w:val="00873CFA"/>
    <w:rsid w:val="00890342"/>
    <w:rsid w:val="008C367F"/>
    <w:rsid w:val="008C5276"/>
    <w:rsid w:val="008E6A21"/>
    <w:rsid w:val="00994FF5"/>
    <w:rsid w:val="009B16F0"/>
    <w:rsid w:val="009B189B"/>
    <w:rsid w:val="009C241B"/>
    <w:rsid w:val="009C6629"/>
    <w:rsid w:val="00A00B5B"/>
    <w:rsid w:val="00A121A7"/>
    <w:rsid w:val="00A41FBD"/>
    <w:rsid w:val="00A44EC9"/>
    <w:rsid w:val="00A50122"/>
    <w:rsid w:val="00A732B1"/>
    <w:rsid w:val="00A83BB6"/>
    <w:rsid w:val="00A94931"/>
    <w:rsid w:val="00AB3856"/>
    <w:rsid w:val="00AC4EA9"/>
    <w:rsid w:val="00AC748A"/>
    <w:rsid w:val="00AD0494"/>
    <w:rsid w:val="00AD2F92"/>
    <w:rsid w:val="00AF329E"/>
    <w:rsid w:val="00AF7155"/>
    <w:rsid w:val="00B0390E"/>
    <w:rsid w:val="00B06BCB"/>
    <w:rsid w:val="00B248E8"/>
    <w:rsid w:val="00B6400F"/>
    <w:rsid w:val="00B64A1A"/>
    <w:rsid w:val="00B80D58"/>
    <w:rsid w:val="00B84FE9"/>
    <w:rsid w:val="00B87A54"/>
    <w:rsid w:val="00B96B2F"/>
    <w:rsid w:val="00BC04CF"/>
    <w:rsid w:val="00BC5910"/>
    <w:rsid w:val="00BD0BDD"/>
    <w:rsid w:val="00BD0EF4"/>
    <w:rsid w:val="00BD4A7D"/>
    <w:rsid w:val="00BD536A"/>
    <w:rsid w:val="00C256B0"/>
    <w:rsid w:val="00C262B6"/>
    <w:rsid w:val="00C40B8E"/>
    <w:rsid w:val="00C55DAB"/>
    <w:rsid w:val="00C944C2"/>
    <w:rsid w:val="00C963A1"/>
    <w:rsid w:val="00C966DC"/>
    <w:rsid w:val="00CA3293"/>
    <w:rsid w:val="00CA350F"/>
    <w:rsid w:val="00CA6F2D"/>
    <w:rsid w:val="00CC4768"/>
    <w:rsid w:val="00CE2BC4"/>
    <w:rsid w:val="00D16E00"/>
    <w:rsid w:val="00D22DAD"/>
    <w:rsid w:val="00D53C78"/>
    <w:rsid w:val="00D63EA0"/>
    <w:rsid w:val="00D80AF0"/>
    <w:rsid w:val="00D92DC2"/>
    <w:rsid w:val="00D93004"/>
    <w:rsid w:val="00D9450D"/>
    <w:rsid w:val="00DB1671"/>
    <w:rsid w:val="00DC10AB"/>
    <w:rsid w:val="00DF424B"/>
    <w:rsid w:val="00E03437"/>
    <w:rsid w:val="00E04457"/>
    <w:rsid w:val="00E17142"/>
    <w:rsid w:val="00E22EE6"/>
    <w:rsid w:val="00E24CD4"/>
    <w:rsid w:val="00E416E5"/>
    <w:rsid w:val="00E43F44"/>
    <w:rsid w:val="00E63D61"/>
    <w:rsid w:val="00E65046"/>
    <w:rsid w:val="00E73E5D"/>
    <w:rsid w:val="00E90B59"/>
    <w:rsid w:val="00E917ED"/>
    <w:rsid w:val="00EA6B65"/>
    <w:rsid w:val="00EB207F"/>
    <w:rsid w:val="00EB3FDC"/>
    <w:rsid w:val="00EC12A7"/>
    <w:rsid w:val="00EE4A0A"/>
    <w:rsid w:val="00EE4C76"/>
    <w:rsid w:val="00EF6884"/>
    <w:rsid w:val="00EF7660"/>
    <w:rsid w:val="00F15496"/>
    <w:rsid w:val="00F207FF"/>
    <w:rsid w:val="00F20E0A"/>
    <w:rsid w:val="00F22152"/>
    <w:rsid w:val="00F31BF0"/>
    <w:rsid w:val="00F40455"/>
    <w:rsid w:val="00F51874"/>
    <w:rsid w:val="00F523D4"/>
    <w:rsid w:val="00F64012"/>
    <w:rsid w:val="00F707C8"/>
    <w:rsid w:val="00F95F5B"/>
    <w:rsid w:val="00FA188D"/>
    <w:rsid w:val="00FA3F78"/>
    <w:rsid w:val="00FA5A74"/>
    <w:rsid w:val="00FB2611"/>
    <w:rsid w:val="00FB7869"/>
    <w:rsid w:val="00FC2445"/>
    <w:rsid w:val="00FF1F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91D"/>
    <w:pPr>
      <w:spacing w:after="200" w:line="276" w:lineRule="auto"/>
    </w:pPr>
    <w:rPr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5C491D"/>
    <w:pPr>
      <w:keepNext/>
      <w:suppressAutoHyphens/>
      <w:spacing w:after="0" w:line="240" w:lineRule="auto"/>
      <w:jc w:val="both"/>
      <w:outlineLvl w:val="2"/>
    </w:pPr>
    <w:rPr>
      <w:rFonts w:ascii="Times New Roman" w:hAnsi="Times New Roman"/>
      <w:b/>
      <w:i/>
      <w:sz w:val="20"/>
      <w:szCs w:val="20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5C491D"/>
    <w:rPr>
      <w:rFonts w:ascii="Cambria" w:hAnsi="Cambria" w:cs="Times New Roman"/>
      <w:b/>
      <w:bCs/>
      <w:sz w:val="26"/>
      <w:szCs w:val="26"/>
      <w:lang w:eastAsia="en-US"/>
    </w:rPr>
  </w:style>
  <w:style w:type="character" w:customStyle="1" w:styleId="WW8Num1z1">
    <w:name w:val="WW8Num1z1"/>
    <w:uiPriority w:val="99"/>
    <w:rsid w:val="005C491D"/>
  </w:style>
  <w:style w:type="character" w:customStyle="1" w:styleId="BalloonTextChar">
    <w:name w:val="Balloon Text Char"/>
    <w:uiPriority w:val="99"/>
    <w:semiHidden/>
    <w:locked/>
    <w:rsid w:val="005C491D"/>
    <w:rPr>
      <w:rFonts w:ascii="Times New Roman" w:hAnsi="Times New Roman"/>
      <w:sz w:val="2"/>
      <w:lang w:eastAsia="en-US"/>
    </w:rPr>
  </w:style>
  <w:style w:type="character" w:customStyle="1" w:styleId="ListLabel1">
    <w:name w:val="ListLabel 1"/>
    <w:uiPriority w:val="99"/>
    <w:rsid w:val="000003C2"/>
  </w:style>
  <w:style w:type="character" w:customStyle="1" w:styleId="ListLabel2">
    <w:name w:val="ListLabel 2"/>
    <w:uiPriority w:val="99"/>
    <w:rsid w:val="000003C2"/>
  </w:style>
  <w:style w:type="character" w:customStyle="1" w:styleId="ListLabel3">
    <w:name w:val="ListLabel 3"/>
    <w:uiPriority w:val="99"/>
    <w:rsid w:val="000003C2"/>
    <w:rPr>
      <w:sz w:val="24"/>
    </w:rPr>
  </w:style>
  <w:style w:type="character" w:customStyle="1" w:styleId="ListLabel4">
    <w:name w:val="ListLabel 4"/>
    <w:uiPriority w:val="99"/>
    <w:rsid w:val="000003C2"/>
  </w:style>
  <w:style w:type="character" w:customStyle="1" w:styleId="ListLabel5">
    <w:name w:val="ListLabel 5"/>
    <w:uiPriority w:val="99"/>
    <w:rsid w:val="000003C2"/>
  </w:style>
  <w:style w:type="character" w:customStyle="1" w:styleId="ListLabel6">
    <w:name w:val="ListLabel 6"/>
    <w:uiPriority w:val="99"/>
    <w:rsid w:val="000003C2"/>
  </w:style>
  <w:style w:type="character" w:customStyle="1" w:styleId="ListLabel7">
    <w:name w:val="ListLabel 7"/>
    <w:uiPriority w:val="99"/>
    <w:rsid w:val="000003C2"/>
  </w:style>
  <w:style w:type="character" w:customStyle="1" w:styleId="ListLabel8">
    <w:name w:val="ListLabel 8"/>
    <w:uiPriority w:val="99"/>
    <w:rsid w:val="000003C2"/>
  </w:style>
  <w:style w:type="character" w:customStyle="1" w:styleId="ListLabel9">
    <w:name w:val="ListLabel 9"/>
    <w:uiPriority w:val="99"/>
    <w:rsid w:val="000003C2"/>
  </w:style>
  <w:style w:type="paragraph" w:customStyle="1" w:styleId="a">
    <w:name w:val="Заголовок"/>
    <w:basedOn w:val="Normal"/>
    <w:next w:val="BodyText"/>
    <w:uiPriority w:val="99"/>
    <w:rsid w:val="000003C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0003C2"/>
    <w:pPr>
      <w:spacing w:after="14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C241B"/>
    <w:rPr>
      <w:rFonts w:cs="Times New Roman"/>
      <w:lang w:eastAsia="en-US"/>
    </w:rPr>
  </w:style>
  <w:style w:type="paragraph" w:styleId="List">
    <w:name w:val="List"/>
    <w:basedOn w:val="BodyText"/>
    <w:uiPriority w:val="99"/>
    <w:rsid w:val="000003C2"/>
    <w:rPr>
      <w:rFonts w:cs="Mangal"/>
    </w:rPr>
  </w:style>
  <w:style w:type="paragraph" w:styleId="Caption">
    <w:name w:val="caption"/>
    <w:basedOn w:val="Normal"/>
    <w:uiPriority w:val="99"/>
    <w:qFormat/>
    <w:rsid w:val="000003C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5C491D"/>
    <w:pPr>
      <w:ind w:left="220" w:hanging="220"/>
    </w:pPr>
  </w:style>
  <w:style w:type="paragraph" w:styleId="IndexHeading">
    <w:name w:val="index heading"/>
    <w:basedOn w:val="Normal"/>
    <w:uiPriority w:val="99"/>
    <w:rsid w:val="000003C2"/>
    <w:pPr>
      <w:suppressLineNumbers/>
    </w:pPr>
    <w:rPr>
      <w:rFonts w:cs="Mangal"/>
    </w:rPr>
  </w:style>
  <w:style w:type="paragraph" w:styleId="NoSpacing">
    <w:name w:val="No Spacing"/>
    <w:uiPriority w:val="99"/>
    <w:qFormat/>
    <w:rsid w:val="005C491D"/>
    <w:rPr>
      <w:lang w:eastAsia="en-US"/>
    </w:rPr>
  </w:style>
  <w:style w:type="paragraph" w:styleId="BalloonText">
    <w:name w:val="Balloon Text"/>
    <w:basedOn w:val="Normal"/>
    <w:link w:val="BalloonTextChar1"/>
    <w:uiPriority w:val="99"/>
    <w:semiHidden/>
    <w:rsid w:val="005C491D"/>
    <w:rPr>
      <w:rFonts w:ascii="Times New Roman" w:hAnsi="Times New Roman"/>
      <w:sz w:val="2"/>
      <w:szCs w:val="20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locked/>
    <w:rsid w:val="009C241B"/>
    <w:rPr>
      <w:rFonts w:ascii="Times New Roman" w:hAnsi="Times New Roman" w:cs="Times New Roman"/>
      <w:sz w:val="2"/>
      <w:lang w:eastAsia="en-US"/>
    </w:rPr>
  </w:style>
  <w:style w:type="table" w:styleId="TableGrid">
    <w:name w:val="Table Grid"/>
    <w:basedOn w:val="TableNormal"/>
    <w:uiPriority w:val="99"/>
    <w:rsid w:val="005C491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859</TotalTime>
  <Pages>2</Pages>
  <Words>265</Words>
  <Characters>1512</Characters>
  <Application>Microsoft Office Outlook</Application>
  <DocSecurity>0</DocSecurity>
  <Lines>0</Lines>
  <Paragraphs>0</Paragraphs>
  <ScaleCrop>false</ScaleCrop>
  <Company>АГНОиПНО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количестве, тематике и результатах рассмотрения обращений граждан 2020года</dc:title>
  <dc:subject/>
  <dc:creator>Карпук Василий Тимофеевич</dc:creator>
  <cp:keywords/>
  <dc:description/>
  <cp:lastModifiedBy>Ирина</cp:lastModifiedBy>
  <cp:revision>83</cp:revision>
  <cp:lastPrinted>2020-12-01T03:41:00Z</cp:lastPrinted>
  <dcterms:created xsi:type="dcterms:W3CDTF">2020-01-31T11:46:00Z</dcterms:created>
  <dcterms:modified xsi:type="dcterms:W3CDTF">2020-12-01T03:47:00Z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АГНОиПНО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